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4841D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14ED4D44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6EB9DF93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6BC2FB3E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14:paraId="322D68A5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pp.180-1)</w:t>
      </w:r>
    </w:p>
    <w:p w14:paraId="131443CE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0B7A02B7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62C6E7E4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In his Will,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 remitted two years from his</w:t>
      </w:r>
    </w:p>
    <w:p w14:paraId="03BB05A0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apprenticeship, with the instruction that he was to complete his apprenticeship</w:t>
      </w:r>
    </w:p>
    <w:p w14:paraId="38D37EE7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Doncastre’s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cousin,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     (ibid.)</w:t>
      </w:r>
    </w:p>
    <w:p w14:paraId="24B82B1A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485A4D5A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</w:p>
    <w:p w14:paraId="4B56456B" w14:textId="77777777" w:rsidR="00D1649B" w:rsidRDefault="00D1649B" w:rsidP="00D16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p w14:paraId="766B97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01DF5" w14:textId="77777777" w:rsidR="00D1649B" w:rsidRDefault="00D1649B" w:rsidP="009139A6">
      <w:r>
        <w:separator/>
      </w:r>
    </w:p>
  </w:endnote>
  <w:endnote w:type="continuationSeparator" w:id="0">
    <w:p w14:paraId="618A3072" w14:textId="77777777" w:rsidR="00D1649B" w:rsidRDefault="00D164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A07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57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A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B49D8" w14:textId="77777777" w:rsidR="00D1649B" w:rsidRDefault="00D1649B" w:rsidP="009139A6">
      <w:r>
        <w:separator/>
      </w:r>
    </w:p>
  </w:footnote>
  <w:footnote w:type="continuationSeparator" w:id="0">
    <w:p w14:paraId="1AA7FF6A" w14:textId="77777777" w:rsidR="00D1649B" w:rsidRDefault="00D164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9D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53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74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9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649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BEA7"/>
  <w15:chartTrackingRefBased/>
  <w15:docId w15:val="{17C98614-DEC7-43CE-9699-824F8839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49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2021-10-15T06:40:00Z</dcterms:created>
  <dcterms:modified xsi:type="dcterms:W3CDTF">2021-10-15T06:40:00Z</dcterms:modified>
</cp:coreProperties>
</file>